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26-085-Ö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LSA 78 Mülheimer Str./ Leipziger Str./ Raffelberger Str.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04F7E77F" w:rsidR="00344C82" w:rsidRPr="001C55D1" w:rsidRDefault="00326624" w:rsidP="00DD21DE">
            <w:r w:rsidRPr="00326624">
              <w:t>Lieferung und Montage einer Lichtsignalanlage in Essen-Frohnhausen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FFE99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E010B8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5904E4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1F3106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868A8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745AA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6624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823B8"/>
    <w:rsid w:val="005A4489"/>
    <w:rsid w:val="005A4F13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22DB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D7165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916E7"/>
    <w:rsid w:val="00DA276D"/>
    <w:rsid w:val="00DB6C0D"/>
    <w:rsid w:val="00DC24B2"/>
    <w:rsid w:val="00DC2EA6"/>
    <w:rsid w:val="00DC7E08"/>
    <w:rsid w:val="00DD5025"/>
    <w:rsid w:val="00DE2F64"/>
    <w:rsid w:val="00DE420C"/>
    <w:rsid w:val="00DE7888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537FB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Ziemer, Ulrich</cp:lastModifiedBy>
  <cp:revision>5</cp:revision>
  <cp:lastPrinted>2010-03-03T17:05:00Z</cp:lastPrinted>
  <dcterms:created xsi:type="dcterms:W3CDTF">2026-08-17T08:33:00Z</dcterms:created>
  <dcterms:modified xsi:type="dcterms:W3CDTF">2026-08-17T08:53:00Z</dcterms:modified>
</cp:coreProperties>
</file>